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8DD" w:rsidRDefault="003938DD" w:rsidP="00276943">
      <w:pPr>
        <w:ind w:left="9000" w:right="107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3938DD" w:rsidRDefault="003938DD" w:rsidP="00276943">
      <w:pPr>
        <w:ind w:left="9000" w:right="1070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Дивеевского муниципального округа Нижегородской области</w:t>
      </w:r>
    </w:p>
    <w:p w:rsidR="003938DD" w:rsidRDefault="003938DD" w:rsidP="00276943">
      <w:pPr>
        <w:ind w:left="9000" w:right="10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16 марта </w:t>
      </w:r>
      <w:smartTag w:uri="urn:schemas-microsoft-com:office:smarttags" w:element="metricconverter">
        <w:smartTagPr>
          <w:attr w:name="ProductID" w:val="2022 г"/>
        </w:smartTagPr>
        <w:r>
          <w:rPr>
            <w:sz w:val="28"/>
            <w:szCs w:val="28"/>
          </w:rPr>
          <w:t>2022 г</w:t>
        </w:r>
      </w:smartTag>
      <w:r>
        <w:rPr>
          <w:sz w:val="28"/>
          <w:szCs w:val="28"/>
        </w:rPr>
        <w:t>. № 350</w:t>
      </w:r>
    </w:p>
    <w:p w:rsidR="003938DD" w:rsidRDefault="003938DD" w:rsidP="00426D8B">
      <w:pPr>
        <w:jc w:val="both"/>
        <w:rPr>
          <w:sz w:val="28"/>
          <w:szCs w:val="28"/>
        </w:rPr>
      </w:pPr>
    </w:p>
    <w:p w:rsidR="003938DD" w:rsidRDefault="003938DD" w:rsidP="000608BF">
      <w:pPr>
        <w:jc w:val="center"/>
        <w:rPr>
          <w:b/>
          <w:sz w:val="28"/>
          <w:szCs w:val="28"/>
        </w:rPr>
      </w:pPr>
      <w:r w:rsidRPr="000608BF">
        <w:rPr>
          <w:b/>
          <w:sz w:val="28"/>
          <w:szCs w:val="28"/>
        </w:rPr>
        <w:t>Запасной список кандидатов в присяжные заседатели</w:t>
      </w:r>
    </w:p>
    <w:p w:rsidR="003938DD" w:rsidRPr="000608BF" w:rsidRDefault="003938DD" w:rsidP="000608BF">
      <w:pPr>
        <w:jc w:val="center"/>
        <w:rPr>
          <w:b/>
          <w:sz w:val="28"/>
          <w:szCs w:val="28"/>
        </w:rPr>
      </w:pPr>
      <w:r w:rsidRPr="000608BF">
        <w:rPr>
          <w:b/>
          <w:sz w:val="28"/>
          <w:szCs w:val="28"/>
        </w:rPr>
        <w:t>Дивеевского районного суда Нижегородской области</w:t>
      </w:r>
    </w:p>
    <w:p w:rsidR="003938DD" w:rsidRDefault="003938DD" w:rsidP="005534C3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6"/>
        <w:gridCol w:w="1534"/>
        <w:gridCol w:w="1316"/>
        <w:gridCol w:w="1799"/>
        <w:gridCol w:w="658"/>
        <w:gridCol w:w="1278"/>
        <w:gridCol w:w="1352"/>
        <w:gridCol w:w="2001"/>
        <w:gridCol w:w="1315"/>
        <w:gridCol w:w="665"/>
        <w:gridCol w:w="1009"/>
        <w:gridCol w:w="1283"/>
      </w:tblGrid>
      <w:tr w:rsidR="003938DD" w:rsidRPr="00915363" w:rsidTr="00915363">
        <w:trPr>
          <w:trHeight w:val="945"/>
        </w:trPr>
        <w:tc>
          <w:tcPr>
            <w:tcW w:w="193" w:type="pct"/>
            <w:vAlign w:val="center"/>
          </w:tcPr>
          <w:p w:rsidR="003938DD" w:rsidRPr="00915363" w:rsidRDefault="003938DD" w:rsidP="00915363">
            <w:pPr>
              <w:jc w:val="center"/>
              <w:rPr>
                <w:b/>
              </w:rPr>
            </w:pPr>
            <w:r w:rsidRPr="00915363">
              <w:rPr>
                <w:b/>
              </w:rPr>
              <w:t>№ п/п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915363">
            <w:pPr>
              <w:jc w:val="center"/>
              <w:rPr>
                <w:b/>
              </w:rPr>
            </w:pPr>
            <w:r w:rsidRPr="00915363">
              <w:rPr>
                <w:b/>
              </w:rPr>
              <w:t>Фамилия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915363">
            <w:pPr>
              <w:jc w:val="center"/>
              <w:rPr>
                <w:b/>
              </w:rPr>
            </w:pPr>
            <w:r w:rsidRPr="00915363">
              <w:rPr>
                <w:b/>
              </w:rPr>
              <w:t>Имя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915363">
            <w:pPr>
              <w:jc w:val="center"/>
              <w:rPr>
                <w:b/>
              </w:rPr>
            </w:pPr>
            <w:r w:rsidRPr="00915363">
              <w:rPr>
                <w:b/>
              </w:rPr>
              <w:t>Отчество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915363">
            <w:pPr>
              <w:jc w:val="center"/>
              <w:rPr>
                <w:b/>
              </w:rPr>
            </w:pPr>
            <w:r w:rsidRPr="00915363">
              <w:rPr>
                <w:b/>
              </w:rPr>
              <w:t>Пол</w:t>
            </w:r>
          </w:p>
        </w:tc>
        <w:tc>
          <w:tcPr>
            <w:tcW w:w="408" w:type="pct"/>
            <w:vAlign w:val="center"/>
          </w:tcPr>
          <w:p w:rsidR="003938DD" w:rsidRPr="00915363" w:rsidRDefault="003938DD" w:rsidP="00915363">
            <w:pPr>
              <w:jc w:val="center"/>
              <w:rPr>
                <w:b/>
              </w:rPr>
            </w:pPr>
            <w:r w:rsidRPr="00915363">
              <w:rPr>
                <w:b/>
              </w:rPr>
              <w:t>Год рождения</w:t>
            </w:r>
          </w:p>
        </w:tc>
        <w:tc>
          <w:tcPr>
            <w:tcW w:w="421" w:type="pct"/>
            <w:vAlign w:val="center"/>
          </w:tcPr>
          <w:p w:rsidR="003938DD" w:rsidRPr="00915363" w:rsidRDefault="003938DD" w:rsidP="00915363">
            <w:pPr>
              <w:jc w:val="center"/>
              <w:rPr>
                <w:b/>
              </w:rPr>
            </w:pPr>
            <w:r w:rsidRPr="00915363">
              <w:rPr>
                <w:b/>
              </w:rPr>
              <w:t>Почтовый индекс</w:t>
            </w:r>
          </w:p>
        </w:tc>
        <w:tc>
          <w:tcPr>
            <w:tcW w:w="677" w:type="pct"/>
            <w:vAlign w:val="center"/>
          </w:tcPr>
          <w:p w:rsidR="003938DD" w:rsidRPr="00915363" w:rsidRDefault="003938DD" w:rsidP="00915363">
            <w:pPr>
              <w:jc w:val="center"/>
              <w:rPr>
                <w:b/>
              </w:rPr>
            </w:pPr>
            <w:r w:rsidRPr="00915363">
              <w:rPr>
                <w:b/>
              </w:rPr>
              <w:t>Муниципальное образование, населенный пункт</w:t>
            </w:r>
          </w:p>
        </w:tc>
        <w:tc>
          <w:tcPr>
            <w:tcW w:w="561" w:type="pct"/>
            <w:vAlign w:val="center"/>
          </w:tcPr>
          <w:p w:rsidR="003938DD" w:rsidRPr="00915363" w:rsidRDefault="003938DD" w:rsidP="00915363">
            <w:pPr>
              <w:jc w:val="center"/>
              <w:rPr>
                <w:b/>
              </w:rPr>
            </w:pPr>
            <w:r w:rsidRPr="00915363">
              <w:rPr>
                <w:b/>
              </w:rPr>
              <w:t>Улица</w:t>
            </w:r>
          </w:p>
        </w:tc>
        <w:tc>
          <w:tcPr>
            <w:tcW w:w="219" w:type="pct"/>
            <w:vAlign w:val="center"/>
          </w:tcPr>
          <w:p w:rsidR="003938DD" w:rsidRPr="00915363" w:rsidRDefault="003938DD" w:rsidP="00915363">
            <w:pPr>
              <w:jc w:val="center"/>
              <w:rPr>
                <w:b/>
              </w:rPr>
            </w:pPr>
            <w:r w:rsidRPr="00915363">
              <w:rPr>
                <w:b/>
              </w:rPr>
              <w:t>Дом</w:t>
            </w:r>
          </w:p>
        </w:tc>
        <w:tc>
          <w:tcPr>
            <w:tcW w:w="326" w:type="pct"/>
            <w:vAlign w:val="center"/>
          </w:tcPr>
          <w:p w:rsidR="003938DD" w:rsidRPr="00915363" w:rsidRDefault="003938DD" w:rsidP="00915363">
            <w:pPr>
              <w:jc w:val="center"/>
              <w:rPr>
                <w:b/>
              </w:rPr>
            </w:pPr>
            <w:r w:rsidRPr="00915363">
              <w:rPr>
                <w:b/>
              </w:rPr>
              <w:t>Корпус</w:t>
            </w:r>
          </w:p>
        </w:tc>
        <w:tc>
          <w:tcPr>
            <w:tcW w:w="394" w:type="pct"/>
            <w:vAlign w:val="center"/>
          </w:tcPr>
          <w:p w:rsidR="003938DD" w:rsidRPr="00915363" w:rsidRDefault="003938DD" w:rsidP="00915363">
            <w:pPr>
              <w:jc w:val="center"/>
              <w:rPr>
                <w:b/>
              </w:rPr>
            </w:pPr>
            <w:r w:rsidRPr="00915363">
              <w:rPr>
                <w:b/>
              </w:rPr>
              <w:t>Квартира</w:t>
            </w: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1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Абрамов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Юрий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Юрьевич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2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Авдошин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Виктор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Михайлович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3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Болотова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Любовь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Анатольевна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4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Босько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Людмила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Владимировна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5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Бурмистров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Сергей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Валерьевич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6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Бутова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Светлана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Николаевна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7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Бутусов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Дмитрий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 xml:space="preserve">Игоревич 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8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Быков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Сергей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Алексеевич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9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Вадеева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Мария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Николаевна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10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Вахрушев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Антон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Александрович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11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Волков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Борис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Николаевич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12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Ганюшкин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Александр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Александрович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13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Головкин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Алексей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Васильевич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14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Градова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Анастасия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Александровна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15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Градова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Светлана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Юрьевна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16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Грачев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Александр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Викторович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17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Гунина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Наталья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Николаевна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18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Гусаров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Илья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Сергеевич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19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Дворянинов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Анатолий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Иванович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20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Дворянинов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Владимир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Иванович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2205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21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Ефимова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Анна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Сергеевна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22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Илюшина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Ирина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Анатольевна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23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Исаев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Денис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Юрьевич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24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Кидяев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Алексей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Николаевич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25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Киркова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Ольга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Владимировна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26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Ключевская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Валентина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Владимировна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27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Ключевская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Татьяна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Борисовна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28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 xml:space="preserve">Ключевская 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Татьяна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Ивановна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29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Кокурина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Галина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Александровна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30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Коломиец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Сергей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Владимирович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31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Колотвина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Татьяна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Владимировна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32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Колотилина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Юлия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Юрьевна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33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Коробков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Михаил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Иванович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34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Коробкова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Ольга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Маратовна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35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Коробкова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Татьяна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Михайловна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2205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36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Королева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Любовь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Ивановна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37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 xml:space="preserve">Корчагина 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Ксения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Михайловна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38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Котяшова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Елена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Юрьевна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39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 xml:space="preserve">Кочетков 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Алексей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Геннадьевич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40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Кручинин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Виктор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Николаевич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41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Кручинина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Елена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Александровна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42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Крючкова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Ирина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Александровна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43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Клюканов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Сергей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Николаевич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44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Кудашова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Татьяна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Григорьевна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45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 xml:space="preserve">Кузнецова 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Елена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Ивановна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46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Кузнецова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Ольга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Сергеевна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47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Кулагин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Евгений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Викторович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48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Кучерявая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Евдокия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Ивановна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49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Лаптева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Галина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Васильевна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2205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50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Ларюкова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Ольга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Викторовна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51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Лебедева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Любовь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Ивановна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52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Лезина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Наталья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Викторовна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2205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53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Лисенкова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Валентина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Петровна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2205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54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Липшев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Александр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Александрович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55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Лобанова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Валентина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Викторовна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56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Логинова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Людмила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Юрьевна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57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Лопаткин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Владимир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Игоревич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58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Лопаткин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Игорь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Викторович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2205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59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Лядова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Тамара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Павловна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60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Макарова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Лилия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Андреевна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61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Макарова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Наталья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Федоровна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62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Макарова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Светлана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Анатольевна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63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Макова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Валентина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Викторовна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64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Малыгин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Дмитрий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Михайлович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35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65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Малыгина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Елена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Владимировна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2205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66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Малыгина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Елена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Ивановна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67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Малышева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Ирина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Владимировна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68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Маркина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Татьяна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Александровна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69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Мартынова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Юлия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Викторовна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2205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70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Маслова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Юлия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Викторовна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71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Матвиенко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Александр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Александрович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72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Медведкова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Марина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Николаевна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73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Миронова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Галина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Ивановна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2205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74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Митрофанов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Владимир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Валерьевич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2205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75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Митрофанов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Александр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Валерьевич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76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Михалев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Валерий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Николаевич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315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77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Модин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Юрий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Николаевич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78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Москалева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Лариса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Валерьевна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2205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79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Мочалова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Антонина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Александровна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2205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80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Мурзова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Ирина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Петровна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81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Назаров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Юрий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Филиппович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82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Никишкова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Светлана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Васильевна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83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Николаев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Алексей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Михайлович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84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Петрухина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Марина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Владимировна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85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Погодина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Наталья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Ивановна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86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Погодина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Екатерина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Фёдоровна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2205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87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Понамарев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Владимир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Иванович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2205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88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Пономарева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Ольга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Васильевна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89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Привалова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Елена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Александровна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90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Пронин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Александр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Иванович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91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Пушкова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Татьяна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Николаевна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92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Растопшин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Максим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Владимирович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2205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93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Розина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Елена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Владимировна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94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Рябова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Ирина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Анатольевна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95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Рябова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Елена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Николаевна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96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Сазонова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Юлия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Александровна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97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Самарцева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Алена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Александровна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2205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98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Суворова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Татьяна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Ивановна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99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Сустаев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Виталий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Михайлович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100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Сыров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Станислав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Александрович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101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Тетерев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Дмитрий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Сергеевич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102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Трифонова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Ирина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Николаевна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103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Тучина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Любовь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Николаевна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104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Ульянова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Галина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Ивановна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2205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105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Федотова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Евдокия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Викторовна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2205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106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Феоктистова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Наталья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Николаевна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2205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107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Храмова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Любовь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Ивановна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109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Чикина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Оксана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Анатольевна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110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Чукрина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Татьяна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Юрьевна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111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Чуланов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Иван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Николаевич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112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Чуланова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Елена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Валерьевна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113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Чуланова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Галина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Николаевна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114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Шаветова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Наталья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Геннадьевна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115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Шанина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Людмила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Викторовна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116</w:t>
            </w:r>
          </w:p>
        </w:tc>
        <w:tc>
          <w:tcPr>
            <w:tcW w:w="51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Щербакова</w:t>
            </w:r>
          </w:p>
        </w:tc>
        <w:tc>
          <w:tcPr>
            <w:tcW w:w="440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Оксана</w:t>
            </w:r>
          </w:p>
        </w:tc>
        <w:tc>
          <w:tcPr>
            <w:tcW w:w="60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Валерьевна</w:t>
            </w:r>
          </w:p>
        </w:tc>
        <w:tc>
          <w:tcPr>
            <w:tcW w:w="24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117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Щербина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Николай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Николаевич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118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Якимов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Юрий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Викторович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119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Янов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Василий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Геннадьевич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  <w:tr w:rsidR="003938DD" w:rsidRPr="00915363" w:rsidTr="00915363">
        <w:trPr>
          <w:trHeight w:val="630"/>
        </w:trPr>
        <w:tc>
          <w:tcPr>
            <w:tcW w:w="193" w:type="pct"/>
            <w:noWrap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120</w:t>
            </w:r>
          </w:p>
        </w:tc>
        <w:tc>
          <w:tcPr>
            <w:tcW w:w="513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Яшнов</w:t>
            </w:r>
          </w:p>
        </w:tc>
        <w:tc>
          <w:tcPr>
            <w:tcW w:w="440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Сергей</w:t>
            </w:r>
          </w:p>
        </w:tc>
        <w:tc>
          <w:tcPr>
            <w:tcW w:w="601" w:type="pct"/>
            <w:vAlign w:val="center"/>
          </w:tcPr>
          <w:p w:rsidR="003938DD" w:rsidRPr="00915363" w:rsidRDefault="003938DD" w:rsidP="00CD5F55">
            <w:pPr>
              <w:jc w:val="center"/>
            </w:pPr>
            <w:r w:rsidRPr="00915363">
              <w:t>Васильевич</w:t>
            </w:r>
          </w:p>
        </w:tc>
        <w:tc>
          <w:tcPr>
            <w:tcW w:w="24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08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42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677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561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219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26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  <w:tc>
          <w:tcPr>
            <w:tcW w:w="394" w:type="pct"/>
            <w:vAlign w:val="center"/>
          </w:tcPr>
          <w:p w:rsidR="003938DD" w:rsidRPr="00915363" w:rsidRDefault="003938DD" w:rsidP="00CD5F55">
            <w:pPr>
              <w:jc w:val="center"/>
            </w:pPr>
          </w:p>
        </w:tc>
      </w:tr>
    </w:tbl>
    <w:p w:rsidR="003938DD" w:rsidRPr="005534C3" w:rsidRDefault="003938DD" w:rsidP="005534C3">
      <w:pPr>
        <w:jc w:val="both"/>
        <w:rPr>
          <w:sz w:val="28"/>
          <w:szCs w:val="28"/>
        </w:rPr>
      </w:pPr>
    </w:p>
    <w:sectPr w:rsidR="003938DD" w:rsidRPr="005534C3" w:rsidSect="00915E48">
      <w:headerReference w:type="even" r:id="rId7"/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8DD" w:rsidRDefault="003938DD">
      <w:r>
        <w:separator/>
      </w:r>
    </w:p>
  </w:endnote>
  <w:endnote w:type="continuationSeparator" w:id="0">
    <w:p w:rsidR="003938DD" w:rsidRDefault="003938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8DD" w:rsidRDefault="003938DD">
      <w:r>
        <w:separator/>
      </w:r>
    </w:p>
  </w:footnote>
  <w:footnote w:type="continuationSeparator" w:id="0">
    <w:p w:rsidR="003938DD" w:rsidRDefault="003938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8DD" w:rsidRDefault="003938DD" w:rsidP="002A03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938DD" w:rsidRDefault="003938D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8DD" w:rsidRDefault="003938DD" w:rsidP="002A03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:rsidR="003938DD" w:rsidRDefault="003938D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9869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492A0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89E22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9C060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514A4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A1C10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E38E2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5EA14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4F4FF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E1077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2ED7"/>
    <w:rsid w:val="00012D73"/>
    <w:rsid w:val="0004049A"/>
    <w:rsid w:val="000444BC"/>
    <w:rsid w:val="000608BF"/>
    <w:rsid w:val="000F63AA"/>
    <w:rsid w:val="00106830"/>
    <w:rsid w:val="00112B11"/>
    <w:rsid w:val="00136E28"/>
    <w:rsid w:val="00154A78"/>
    <w:rsid w:val="00175497"/>
    <w:rsid w:val="002101AC"/>
    <w:rsid w:val="00265B15"/>
    <w:rsid w:val="00266151"/>
    <w:rsid w:val="00276943"/>
    <w:rsid w:val="002806FA"/>
    <w:rsid w:val="00280D20"/>
    <w:rsid w:val="00284768"/>
    <w:rsid w:val="002A0320"/>
    <w:rsid w:val="002E6660"/>
    <w:rsid w:val="00312857"/>
    <w:rsid w:val="00355E58"/>
    <w:rsid w:val="003938DD"/>
    <w:rsid w:val="003E6AD1"/>
    <w:rsid w:val="00403FD2"/>
    <w:rsid w:val="004144FF"/>
    <w:rsid w:val="00421CB3"/>
    <w:rsid w:val="00426D8B"/>
    <w:rsid w:val="00441C19"/>
    <w:rsid w:val="00444069"/>
    <w:rsid w:val="004B10E9"/>
    <w:rsid w:val="0051619E"/>
    <w:rsid w:val="005217D1"/>
    <w:rsid w:val="00544100"/>
    <w:rsid w:val="00551147"/>
    <w:rsid w:val="005534C3"/>
    <w:rsid w:val="005617FD"/>
    <w:rsid w:val="00566EFA"/>
    <w:rsid w:val="00571487"/>
    <w:rsid w:val="005756E3"/>
    <w:rsid w:val="005764D8"/>
    <w:rsid w:val="0058100F"/>
    <w:rsid w:val="0058648F"/>
    <w:rsid w:val="005B6F10"/>
    <w:rsid w:val="005E118D"/>
    <w:rsid w:val="00624231"/>
    <w:rsid w:val="006709AD"/>
    <w:rsid w:val="00670C13"/>
    <w:rsid w:val="00670ED0"/>
    <w:rsid w:val="00685BCC"/>
    <w:rsid w:val="006B1BEF"/>
    <w:rsid w:val="006C63B8"/>
    <w:rsid w:val="00711B65"/>
    <w:rsid w:val="00751BD8"/>
    <w:rsid w:val="00790F49"/>
    <w:rsid w:val="007B41DF"/>
    <w:rsid w:val="007D306C"/>
    <w:rsid w:val="007E0680"/>
    <w:rsid w:val="007F24CC"/>
    <w:rsid w:val="008112C3"/>
    <w:rsid w:val="00870A53"/>
    <w:rsid w:val="008D53CF"/>
    <w:rsid w:val="00900B5A"/>
    <w:rsid w:val="00915363"/>
    <w:rsid w:val="00915E48"/>
    <w:rsid w:val="009D09ED"/>
    <w:rsid w:val="00A31419"/>
    <w:rsid w:val="00A5274C"/>
    <w:rsid w:val="00A53E9A"/>
    <w:rsid w:val="00A65DF2"/>
    <w:rsid w:val="00A76564"/>
    <w:rsid w:val="00A847C8"/>
    <w:rsid w:val="00AE1C03"/>
    <w:rsid w:val="00AF2EBD"/>
    <w:rsid w:val="00B56752"/>
    <w:rsid w:val="00B95CA7"/>
    <w:rsid w:val="00B97F1A"/>
    <w:rsid w:val="00BB0C07"/>
    <w:rsid w:val="00C50F30"/>
    <w:rsid w:val="00C52ED7"/>
    <w:rsid w:val="00C57864"/>
    <w:rsid w:val="00C66ADB"/>
    <w:rsid w:val="00C8394C"/>
    <w:rsid w:val="00C934CD"/>
    <w:rsid w:val="00CC4954"/>
    <w:rsid w:val="00CC5D96"/>
    <w:rsid w:val="00CC685A"/>
    <w:rsid w:val="00CD5F55"/>
    <w:rsid w:val="00D15AD4"/>
    <w:rsid w:val="00D70C75"/>
    <w:rsid w:val="00D75FE7"/>
    <w:rsid w:val="00D77E71"/>
    <w:rsid w:val="00D84631"/>
    <w:rsid w:val="00DB427B"/>
    <w:rsid w:val="00E20A68"/>
    <w:rsid w:val="00E37299"/>
    <w:rsid w:val="00E45AE2"/>
    <w:rsid w:val="00E56408"/>
    <w:rsid w:val="00E72726"/>
    <w:rsid w:val="00E72746"/>
    <w:rsid w:val="00E76819"/>
    <w:rsid w:val="00EA663E"/>
    <w:rsid w:val="00ED3829"/>
    <w:rsid w:val="00F25D9A"/>
    <w:rsid w:val="00F61B17"/>
    <w:rsid w:val="00F63E83"/>
    <w:rsid w:val="00F64D7A"/>
    <w:rsid w:val="00F66096"/>
    <w:rsid w:val="00F73102"/>
    <w:rsid w:val="00FA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ED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52ED7"/>
    <w:pPr>
      <w:keepNext/>
      <w:jc w:val="center"/>
      <w:outlineLvl w:val="0"/>
    </w:pPr>
    <w:rPr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52ED7"/>
    <w:pPr>
      <w:keepNext/>
      <w:jc w:val="center"/>
      <w:outlineLvl w:val="1"/>
    </w:pPr>
    <w:rPr>
      <w:b/>
      <w:sz w:val="5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52ED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52ED7"/>
    <w:rPr>
      <w:rFonts w:ascii="Times New Roman" w:hAnsi="Times New Roman" w:cs="Times New Roman"/>
      <w:b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52E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52ED7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C52E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670ED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F2EBD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70ED0"/>
    <w:rPr>
      <w:rFonts w:cs="Times New Roman"/>
    </w:rPr>
  </w:style>
  <w:style w:type="character" w:styleId="Hyperlink">
    <w:name w:val="Hyperlink"/>
    <w:basedOn w:val="DefaultParagraphFont"/>
    <w:uiPriority w:val="99"/>
    <w:rsid w:val="00FA73D4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FA73D4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060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66">
    <w:name w:val="xl66"/>
    <w:basedOn w:val="Normal"/>
    <w:uiPriority w:val="99"/>
    <w:rsid w:val="00060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</w:rPr>
  </w:style>
  <w:style w:type="paragraph" w:customStyle="1" w:styleId="xl67">
    <w:name w:val="xl67"/>
    <w:basedOn w:val="Normal"/>
    <w:uiPriority w:val="99"/>
    <w:rsid w:val="00060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53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4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4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4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13</Pages>
  <Words>749</Words>
  <Characters>4272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муниципального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общих и запасных списков кандидатов в присяжные заседатели</dc:title>
  <dc:subject>Постановление</dc:subject>
  <dc:creator>Николай Владимирович Москалёв</dc:creator>
  <cp:keywords/>
  <dc:description/>
  <cp:lastModifiedBy>Admin</cp:lastModifiedBy>
  <cp:revision>4</cp:revision>
  <dcterms:created xsi:type="dcterms:W3CDTF">2022-03-16T09:33:00Z</dcterms:created>
  <dcterms:modified xsi:type="dcterms:W3CDTF">2022-03-16T09:43:00Z</dcterms:modified>
</cp:coreProperties>
</file>